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966F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CLOPTON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36201A7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</w:p>
    <w:p w14:paraId="11E66200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</w:p>
    <w:p w14:paraId="4E4A5711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Robert Clopton, Mayor of London(q.v.).   (H.P. p.183)</w:t>
      </w:r>
    </w:p>
    <w:p w14:paraId="14FB0271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Henry Chicheley of Wimpole, </w:t>
      </w:r>
      <w:proofErr w:type="gramStart"/>
      <w:r>
        <w:rPr>
          <w:rFonts w:ascii="Times New Roman" w:hAnsi="Times New Roman" w:cs="Times New Roman"/>
          <w:sz w:val="24"/>
          <w:szCs w:val="24"/>
        </w:rPr>
        <w:t>Cambridgeshire(</w:t>
      </w:r>
      <w:proofErr w:type="gramEnd"/>
      <w:r>
        <w:rPr>
          <w:rFonts w:ascii="Times New Roman" w:hAnsi="Times New Roman" w:cs="Times New Roman"/>
          <w:sz w:val="24"/>
          <w:szCs w:val="24"/>
        </w:rPr>
        <w:t>d.1490)(q.v.).   (ibid.)</w:t>
      </w:r>
    </w:p>
    <w:p w14:paraId="7C9965AA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Henry(q.v.).    (ibid.)</w:t>
      </w:r>
    </w:p>
    <w:p w14:paraId="23DE28F0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</w:p>
    <w:p w14:paraId="1CD55489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</w:p>
    <w:p w14:paraId="3F18BAFA" w14:textId="77777777" w:rsidR="00ED6963" w:rsidRDefault="00ED6963" w:rsidP="00ED6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2021</w:t>
      </w:r>
    </w:p>
    <w:p w14:paraId="53BB69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D73C" w14:textId="77777777" w:rsidR="00ED6963" w:rsidRDefault="00ED6963" w:rsidP="009139A6">
      <w:r>
        <w:separator/>
      </w:r>
    </w:p>
  </w:endnote>
  <w:endnote w:type="continuationSeparator" w:id="0">
    <w:p w14:paraId="6DD748F5" w14:textId="77777777" w:rsidR="00ED6963" w:rsidRDefault="00ED69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04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0ED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C0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CF4E" w14:textId="77777777" w:rsidR="00ED6963" w:rsidRDefault="00ED6963" w:rsidP="009139A6">
      <w:r>
        <w:separator/>
      </w:r>
    </w:p>
  </w:footnote>
  <w:footnote w:type="continuationSeparator" w:id="0">
    <w:p w14:paraId="7BD02233" w14:textId="77777777" w:rsidR="00ED6963" w:rsidRDefault="00ED69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9E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2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71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96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696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0AE62"/>
  <w15:chartTrackingRefBased/>
  <w15:docId w15:val="{4B370492-E475-4527-936D-7EEB3953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96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2021-12-10T20:13:00Z</dcterms:created>
  <dcterms:modified xsi:type="dcterms:W3CDTF">2021-12-10T20:13:00Z</dcterms:modified>
</cp:coreProperties>
</file>